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5B158" w14:textId="77777777" w:rsidR="00F2302B" w:rsidRDefault="00F2302B" w:rsidP="00F230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WYMONDHAM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fl.1472-3)</w:t>
      </w:r>
    </w:p>
    <w:p w14:paraId="37216558" w14:textId="77777777" w:rsidR="00F2302B" w:rsidRDefault="00F2302B" w:rsidP="00F2302B">
      <w:pPr>
        <w:pStyle w:val="NoSpacing"/>
        <w:rPr>
          <w:rFonts w:cs="Times New Roman"/>
          <w:szCs w:val="24"/>
        </w:rPr>
      </w:pPr>
    </w:p>
    <w:p w14:paraId="1739BBC9" w14:textId="77777777" w:rsidR="00F2302B" w:rsidRDefault="00F2302B" w:rsidP="00F2302B">
      <w:pPr>
        <w:pStyle w:val="NoSpacing"/>
        <w:rPr>
          <w:rFonts w:cs="Times New Roman"/>
          <w:szCs w:val="24"/>
        </w:rPr>
      </w:pPr>
    </w:p>
    <w:p w14:paraId="1CE5C731" w14:textId="77777777" w:rsidR="00F2302B" w:rsidRDefault="00F2302B" w:rsidP="00F230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2 Elizabeth, widow of Sir John </w:t>
      </w:r>
      <w:proofErr w:type="spellStart"/>
      <w:r>
        <w:rPr>
          <w:rFonts w:cs="Times New Roman"/>
          <w:szCs w:val="24"/>
        </w:rPr>
        <w:t>Hevenyngham</w:t>
      </w:r>
      <w:proofErr w:type="spellEnd"/>
      <w:r>
        <w:rPr>
          <w:rFonts w:cs="Times New Roman"/>
          <w:szCs w:val="24"/>
        </w:rPr>
        <w:t>.</w:t>
      </w:r>
    </w:p>
    <w:p w14:paraId="36176CFB" w14:textId="77777777" w:rsidR="00F2302B" w:rsidRDefault="00F2302B" w:rsidP="00F2302B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BBCAC48" w14:textId="77777777" w:rsidR="00F2302B" w:rsidRPr="009053D7" w:rsidRDefault="00F2302B" w:rsidP="00F2302B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138-43,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02A0A7D" w14:textId="77777777" w:rsidR="00F2302B" w:rsidRDefault="00F2302B" w:rsidP="00F2302B">
      <w:pPr>
        <w:pStyle w:val="NoSpacing"/>
        <w:rPr>
          <w:rFonts w:cs="Times New Roman"/>
          <w:szCs w:val="24"/>
        </w:rPr>
      </w:pPr>
    </w:p>
    <w:p w14:paraId="77E1506C" w14:textId="77777777" w:rsidR="00F2302B" w:rsidRDefault="00F2302B" w:rsidP="00F2302B">
      <w:pPr>
        <w:pStyle w:val="NoSpacing"/>
        <w:rPr>
          <w:rFonts w:cs="Times New Roman"/>
          <w:szCs w:val="24"/>
        </w:rPr>
      </w:pPr>
    </w:p>
    <w:p w14:paraId="19D73879" w14:textId="77777777" w:rsidR="00F2302B" w:rsidRDefault="00F2302B" w:rsidP="00F230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1472-3</w:t>
      </w:r>
      <w:r>
        <w:rPr>
          <w:rFonts w:cs="Times New Roman"/>
          <w:szCs w:val="24"/>
        </w:rPr>
        <w:tab/>
        <w:t xml:space="preserve">He and Elizabeth held the manor of </w:t>
      </w:r>
      <w:proofErr w:type="spellStart"/>
      <w:r>
        <w:rPr>
          <w:rFonts w:cs="Times New Roman"/>
          <w:szCs w:val="24"/>
        </w:rPr>
        <w:t>Rotthings</w:t>
      </w:r>
      <w:proofErr w:type="spellEnd"/>
      <w:r>
        <w:rPr>
          <w:rFonts w:cs="Times New Roman"/>
          <w:szCs w:val="24"/>
        </w:rPr>
        <w:t>, South Walsham.  (ibid.)</w:t>
      </w:r>
    </w:p>
    <w:p w14:paraId="709E2989" w14:textId="77777777" w:rsidR="00F2302B" w:rsidRDefault="00F2302B" w:rsidP="00F2302B">
      <w:pPr>
        <w:pStyle w:val="NoSpacing"/>
        <w:rPr>
          <w:rFonts w:cs="Times New Roman"/>
          <w:szCs w:val="24"/>
        </w:rPr>
      </w:pPr>
    </w:p>
    <w:p w14:paraId="7EAC53B8" w14:textId="77777777" w:rsidR="00F2302B" w:rsidRDefault="00F2302B" w:rsidP="00F2302B">
      <w:pPr>
        <w:pStyle w:val="NoSpacing"/>
        <w:rPr>
          <w:rFonts w:cs="Times New Roman"/>
          <w:szCs w:val="24"/>
        </w:rPr>
      </w:pPr>
    </w:p>
    <w:p w14:paraId="3414A9DD" w14:textId="77777777" w:rsidR="00F2302B" w:rsidRDefault="00F2302B" w:rsidP="00F230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February 2024</w:t>
      </w:r>
    </w:p>
    <w:p w14:paraId="03FCDF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261C6" w14:textId="77777777" w:rsidR="00F2302B" w:rsidRDefault="00F2302B" w:rsidP="009139A6">
      <w:r>
        <w:separator/>
      </w:r>
    </w:p>
  </w:endnote>
  <w:endnote w:type="continuationSeparator" w:id="0">
    <w:p w14:paraId="4121A197" w14:textId="77777777" w:rsidR="00F2302B" w:rsidRDefault="00F230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F1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5B9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370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EA52A" w14:textId="77777777" w:rsidR="00F2302B" w:rsidRDefault="00F2302B" w:rsidP="009139A6">
      <w:r>
        <w:separator/>
      </w:r>
    </w:p>
  </w:footnote>
  <w:footnote w:type="continuationSeparator" w:id="0">
    <w:p w14:paraId="658E2C2F" w14:textId="77777777" w:rsidR="00F2302B" w:rsidRDefault="00F230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B9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E1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C4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02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302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90B2F"/>
  <w15:chartTrackingRefBased/>
  <w15:docId w15:val="{733B6299-A102-480A-80C1-4C0A9D01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2024-02-14T19:54:00Z</dcterms:created>
  <dcterms:modified xsi:type="dcterms:W3CDTF">2024-02-14T19:54:00Z</dcterms:modified>
</cp:coreProperties>
</file>